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B23" w:rsidRDefault="00892B23">
      <w:r>
        <w:rPr>
          <w:noProof/>
          <w:lang w:eastAsia="tr-TR"/>
        </w:rPr>
        <w:pict>
          <v:roundrect id="Yuvarlatılmış Dikdörtgen 9" o:spid="_x0000_s1026" style="position:absolute;margin-left:439.75pt;margin-top:-12pt;width:111pt;height:49.5pt;z-index:251647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2iVUQIAAH4EAAAOAAAAZHJzL2Uyb0RvYy54bWysVMFu1DAQvSPxD5bvNMlqd9uNNltVLUVI&#10;BSoKB46zsZOYOrYZezfb/gzf0As/QPkvJk5atsAJkYM14/E8z7znyfJ412q2leiVNQXPDlLOpCmt&#10;UKYu+McP5y+OOPMBjABtjSz4jfT8ePX82bJzuZzYxmohkRGI8XnnCt6E4PIk8WUjW/AH1klDwcpi&#10;C4FcrBOB0BF6q5NJms6TzqJwaEvpPe2eDUG+ivhVJcvwrqq8DEwXnGoLccW4rvs1WS0hrxFco8qx&#10;DPiHKlpQhi59hDqDAGyD6g+oVpVova3CQWnbxFaVKmXsgbrJ0t+6uWrAydgLkePdI03+/8GWb7eX&#10;yJQo+IIzAy1J9GmzBdQQ7u90e3/34ys7U9fi+zcMtTRs0TPWOZ9T4pW7xL5n7y5see2ZsacNmFqe&#10;INqukSCozqw/nzxJ6B1PqWzdvbGCLoRNsJG8XYVtD0i0sF3U6OZRI7kLrKTNbJouDlOSsqTYfHI0&#10;n0URE8gfsh368EralvVGwdFujHhPDyFeAdsLH6JQYmwXxGfOqlaT7FvQLJvP54exaMjHw4T9gBnb&#10;tVqJc6V1dLBen2pklFrw8/iNyX7/mDasI4pnk1ms4knM70Ok8fsbROwjPtee2pdGRDuA0oNNVWoz&#10;ct3TO8gUduvdqNjaihtiHe0wBDS0ZDQWbznraAAK7r9sACVn+rUh5RbZdNpPTHSms8MJObgfWe9H&#10;wJQEVfDA2WCehmHKNg5V3dBNWezc2BNSu1Lh4VkMVY110yMn68kU7fvx1K/fxuonAAAA//8DAFBL&#10;AwQUAAYACAAAACEALHO2CN4AAAALAQAADwAAAGRycy9kb3ducmV2LnhtbEyPwU7DMAyG70i8Q2Qk&#10;blvSibKt1J0QElwRhQPHtDFtReN0TdoVnp7sxI62P/3+/vyw2F7MNPrOMUKyViCIa2c6bhA+3p9X&#10;OxA+aDa6d0wIP+ThUFxf5Toz7sRvNJehETGEfaYR2hCGTEpft2S1X7uBON6+3Gh1iOPYSDPqUwy3&#10;vdwodS+t7jh+aPVATy3V3+VkEWqjJjV+zq/7Kg3l7zwdWb4cEW9vlscHEIGW8A/DWT+qQxGdKjex&#10;8aJH2G33aUQRVpu7WOpMJCqJqwphmyqQRS4vOxR/AAAA//8DAFBLAQItABQABgAIAAAAIQC2gziS&#10;/gAAAOEBAAATAAAAAAAAAAAAAAAAAAAAAABbQ29udGVudF9UeXBlc10ueG1sUEsBAi0AFAAGAAgA&#10;AAAhADj9If/WAAAAlAEAAAsAAAAAAAAAAAAAAAAALwEAAF9yZWxzLy5yZWxzUEsBAi0AFAAGAAgA&#10;AAAhABYXaJVRAgAAfgQAAA4AAAAAAAAAAAAAAAAALgIAAGRycy9lMm9Eb2MueG1sUEsBAi0AFAAG&#10;AAgAAAAhACxztgjeAAAACwEAAA8AAAAAAAAAAAAAAAAAqwQAAGRycy9kb3ducmV2LnhtbFBLBQYA&#10;AAAABAAEAPMAAAC2BQAAAAA=&#10;">
            <v:textbox>
              <w:txbxContent>
                <w:p w:rsidR="00892B23" w:rsidRPr="00E00F6B" w:rsidRDefault="00892B23" w:rsidP="00011EB3">
                  <w:pPr>
                    <w:jc w:val="center"/>
                    <w:rPr>
                      <w:u w:val="single"/>
                    </w:rPr>
                  </w:pPr>
                  <w:r w:rsidRPr="00E00F6B">
                    <w:rPr>
                      <w:u w:val="single"/>
                    </w:rPr>
                    <w:t>ALDIĞI NOT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" o:spid="_x0000_s1027" style="position:absolute;margin-left:-8pt;margin-top:-9pt;width:117.75pt;height:34.5pt;z-index:2516464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KHuUwIAAIUEAAAOAAAAZHJzL2Uyb0RvYy54bWysVMFu1DAQvSPxD5bvNJtld9tGzVZVSxFS&#10;gYrCgeOs7SSmjm3G3s1uf4Zv6IUfoPwXE2dbtoA4IHKwZjye55n3PDk6XreGrRQG7WzJ870RZ8oK&#10;J7WtS/7h/fmzA85CBCvBOKtKvlGBH8+fPjnqfKHGrnFGKmQEYkPR+ZI3Mfoiy4JoVAthz3llKVg5&#10;bCGSi3UmETpCb002Ho1mWedQenRChUC7Z0OQzxN+VSkR31ZVUJGZklNtMa2Y1kW/ZvMjKGoE32ix&#10;LQP+oYoWtKVLH6DOIAJbov4NqtUCXXBV3BOuzVxVaaFSD9RNPvqlm6sGvEq9EDnBP9AU/h+seLO6&#10;RKZlyUkoCy1J9HG5AjQQ725Ne3f7/Qs709fy21eMtbLsoGes86GgxCt/iX3PwV84cR2YdacN2Fqd&#10;ILquUSCpzrw/nz1K6J1AqWzRvXaSLoRldIm8dYVtD0i0sHXSaPOgkVpHJmgznxxOJ+MpZ4Jik+cH&#10;+TSJmEFxn+0xxJfKtaw3So5uaeU7egjpClhdhJiEktt2QX7irGoNyb4Cw/LZbLafioZie5iw7zFT&#10;u85oea6NSQ7Wi1ODjFJLfp6+bXLYPWYs60p+OKXC/w4xSt+fIFIf6bn21L6wMtkRtBlsqtLYLdc9&#10;vYNMcb1YJ3nHPWZP/cLJDZGPbpgFml0yGoc3nHU0ByUPn5eAijPzypKAh/lk0g9OcibT/TE5uBtZ&#10;7EbACoIqeeRsME/jMGxLj7pu6KY8EWDdCYle6Xj/OoaqtuXTWyfr0TDt+unUz7/H/AcAAAD//wMA&#10;UEsDBBQABgAIAAAAIQDvwmDB3QAAAAoBAAAPAAAAZHJzL2Rvd25yZXYueG1sTI/BTsMwEETvSPyD&#10;tUjcWjuVUrUhTlUhwRUROPToxEsSNV6nsZMGvp7tCW4z2tHsm/ywuF7MOIbOk4ZkrUAg1d521Gj4&#10;/HhZ7UCEaMia3hNq+MYAh+L+LjeZ9Vd6x7mMjeASCpnR0MY4ZFKGukVnwtoPSHz78qMzke3YSDua&#10;K5e7Xm6U2kpnOuIPrRnwucX6XE5OQ23VpMbT/Lav0lj+zNOF5OtF68eH5fgEIuIS/8Jww2d0KJip&#10;8hPZIHoNq2TLW+JN7FhwYpPsUxCVhjRRIItc/p9Q/AIAAP//AwBQSwECLQAUAAYACAAAACEAtoM4&#10;kv4AAADhAQAAEwAAAAAAAAAAAAAAAAAAAAAAW0NvbnRlbnRfVHlwZXNdLnhtbFBLAQItABQABgAI&#10;AAAAIQA4/SH/1gAAAJQBAAALAAAAAAAAAAAAAAAAAC8BAABfcmVscy8ucmVsc1BLAQItABQABgAI&#10;AAAAIQArOKHuUwIAAIUEAAAOAAAAAAAAAAAAAAAAAC4CAABkcnMvZTJvRG9jLnhtbFBLAQItABQA&#10;BgAIAAAAIQDvwmDB3QAAAAoBAAAPAAAAAAAAAAAAAAAAAK0EAABkcnMvZG93bnJldi54bWxQSwUG&#10;AAAAAAQABADzAAAAtwUAAAAA&#10;">
            <v:textbox>
              <w:txbxContent>
                <w:p w:rsidR="00892B23" w:rsidRDefault="00892B23" w:rsidP="00011EB3">
                  <w:pPr>
                    <w:spacing w:after="0" w:line="240" w:lineRule="auto"/>
                  </w:pPr>
                  <w:r>
                    <w:t>ADI:</w:t>
                  </w:r>
                </w:p>
                <w:p w:rsidR="00892B23" w:rsidRDefault="00892B23" w:rsidP="00011EB3">
                  <w:pPr>
                    <w:spacing w:after="0" w:line="240" w:lineRule="auto"/>
                  </w:pPr>
                  <w:r>
                    <w:t>SOYADI: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Dikdörtgen 7" o:spid="_x0000_s1028" style="position:absolute;margin-left:121.75pt;margin-top:-9.75pt;width:309.75pt;height:34.5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T0sLwIAAFAEAAAOAAAAZHJzL2Uyb0RvYy54bWysVNuO0zAQfUfiHyy/0zS90DZqulq1FCEt&#10;sNLCBziOk1jr2GbsNikfxg/wY4ydbrdcxAMiD5YnHp+cOWcm65u+VeQowEmjc5qOxpQIzU0pdZ3T&#10;z5/2r5aUOM90yZTRIqcn4ejN5uWLdWczMTGNUaUAgiDaZZ3NaeO9zZLE8Ua0zI2MFRoPKwMt8xhC&#10;nZTAOkRvVTIZj18nnYHSguHCOXy7Gw7pJuJXleD+Y1U54YnKKXLzcYW4FmFNNmuW1cBsI/mZBvsH&#10;Fi2TGj96gdoxz8gB5G9QreRgnKn8iJs2MVUluYg1YDXp+JdqHhpmRawFxXH2IpP7f7D8w/EeiCxz&#10;uqBEsxYt2snH8vs38LXQZBEE6qzLMO/B3kMo0dk7wx8d0WbbMF2LWwDTNYKVSCsN+clPF0Lg8Cop&#10;uvemRHx28CZq1VfQBkBUgfTRktPFEtF7wvHldDWdLidzSjiezabLdB49S1j2dNuC82+FaUnY5BTQ&#10;8ojOjnfOBzYse0qJ7I2S5V4qFQOoi60CcmTYHvv4xAKwyOs0pUmX09UcefwdYhyfP0G00mOfK9nm&#10;dHlJYlmQ7Y0uYxd6JtWwR8pKn3UM0g0W+L7oo1NR5CBrYcoTCgtmaGscQ9w0Br5S0mFL59R9OTAQ&#10;lKh3Gs1ZpbNZmIEYzOaLCQZwfVJcnzDNESqnnpJhu/XD3BwsyLrBL6VRDW1u0dBKRq2fWZ3pY9tG&#10;C84jFubiOo5Zzz+CzQ8AAAD//wMAUEsDBBQABgAIAAAAIQDmTzle4AAAAAoBAAAPAAAAZHJzL2Rv&#10;d25yZXYueG1sTI9BT8MwDIXvSPyHyEjctnTtmLau7oRAQ+K4dRduaZO1hcapmnQr/HrMadxsv6fn&#10;72W7yXbiYgbfOkJYzCMQhiqnW6oRTsV+tgbhgyKtOkcG4dt42OX3d5lKtbvSwVyOoRYcQj5VCE0I&#10;fSqlrxpjlZ+73hBrZzdYFXgdaqkHdeVw28k4ilbSqpb4Q6N689KY6us4WoSyjU/q51C8RXazT8L7&#10;VHyOH6+Ijw/T8xZEMFO4meEPn9EhZ6bSjaS96BDiZfLEVoTZYsMDO9arhNuVCEs+yDyT/yvkvwAA&#10;AP//AwBQSwECLQAUAAYACAAAACEAtoM4kv4AAADhAQAAEwAAAAAAAAAAAAAAAAAAAAAAW0NvbnRl&#10;bnRfVHlwZXNdLnhtbFBLAQItABQABgAIAAAAIQA4/SH/1gAAAJQBAAALAAAAAAAAAAAAAAAAAC8B&#10;AABfcmVscy8ucmVsc1BLAQItABQABgAIAAAAIQC0QT0sLwIAAFAEAAAOAAAAAAAAAAAAAAAAAC4C&#10;AABkcnMvZTJvRG9jLnhtbFBLAQItABQABgAIAAAAIQDmTzle4AAAAAoBAAAPAAAAAAAAAAAAAAAA&#10;AIkEAABkcnMvZG93bnJldi54bWxQSwUGAAAAAAQABADzAAAAlgUAAAAA&#10;">
            <v:textbox>
              <w:txbxContent>
                <w:p w:rsidR="00892B23" w:rsidRDefault="00892B23" w:rsidP="00011EB3">
                  <w:pPr>
                    <w:spacing w:after="0" w:line="240" w:lineRule="auto"/>
                    <w:jc w:val="center"/>
                  </w:pPr>
                  <w:r>
                    <w:t>2011-2012 ÖĞRETİM YILI UHUT MAH. AHMET HAŞHAŞ İ.Ö.O</w:t>
                  </w:r>
                </w:p>
                <w:p w:rsidR="00892B23" w:rsidRDefault="00892B23" w:rsidP="00011EB3">
                  <w:pPr>
                    <w:spacing w:after="0"/>
                    <w:jc w:val="center"/>
                  </w:pPr>
                  <w:r>
                    <w:t>4/B SINIFI MATEMATİK DERSİ 1. DÖNEM 3. YAZILI SORULARI</w:t>
                  </w:r>
                </w:p>
              </w:txbxContent>
            </v:textbox>
          </v:rect>
        </w:pict>
      </w:r>
    </w:p>
    <w:p w:rsidR="00892B23" w:rsidRDefault="00892B23" w:rsidP="00011EB3">
      <w:pPr>
        <w:jc w:val="right"/>
      </w:pPr>
    </w:p>
    <w:p w:rsidR="00892B23" w:rsidRDefault="00892B23" w:rsidP="00741443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NOT: Her soru 5 puandır.  Soruları doğru okuyunuz ve doğru cevaplayınız.</w:t>
      </w:r>
    </w:p>
    <w:p w:rsidR="00892B23" w:rsidRDefault="00892B23" w:rsidP="00741443">
      <w:pPr>
        <w:spacing w:after="0" w:line="240" w:lineRule="auto"/>
        <w:rPr>
          <w:rFonts w:ascii="Times New Roman" w:hAnsi="Times New Roman"/>
          <w:sz w:val="28"/>
        </w:rPr>
      </w:pPr>
    </w:p>
    <w:p w:rsidR="00892B23" w:rsidRDefault="00892B23" w:rsidP="00741443">
      <w:pPr>
        <w:spacing w:after="0" w:line="240" w:lineRule="auto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399.9pt;margin-top:7.05pt;width:27.75pt;height:18pt;flip:y;z-index:25165568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0" type="#_x0000_t32" style="position:absolute;margin-left:267.9pt;margin-top:10.8pt;width:16.5pt;height:18.05pt;flip:x y;z-index:251652608" o:connectortype="straight">
            <v:stroke endarrow="block"/>
          </v:shape>
        </w:pict>
      </w:r>
      <w:r>
        <w:rPr>
          <w:rFonts w:ascii="Times New Roman" w:hAnsi="Times New Roman"/>
          <w:sz w:val="28"/>
        </w:rPr>
        <w:t xml:space="preserve">1-Aşağıdakilerden hangisi </w:t>
      </w:r>
      <w:r w:rsidRPr="00741443">
        <w:rPr>
          <w:rFonts w:ascii="Times New Roman" w:hAnsi="Times New Roman"/>
          <w:b/>
          <w:sz w:val="28"/>
        </w:rPr>
        <w:t>doğru açı</w:t>
      </w:r>
      <w:r>
        <w:rPr>
          <w:rFonts w:ascii="Times New Roman" w:hAnsi="Times New Roman"/>
          <w:sz w:val="28"/>
        </w:rPr>
        <w:t>dır?</w:t>
      </w:r>
    </w:p>
    <w:p w:rsidR="00892B23" w:rsidRDefault="00892B23" w:rsidP="00741443">
      <w:pPr>
        <w:tabs>
          <w:tab w:val="left" w:pos="1020"/>
          <w:tab w:val="left" w:pos="2430"/>
          <w:tab w:val="left" w:pos="4140"/>
        </w:tabs>
        <w:spacing w:after="0" w:line="240" w:lineRule="auto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 id="_x0000_s1031" type="#_x0000_t32" style="position:absolute;margin-left:399.9pt;margin-top:8.95pt;width:39.85pt;height:0;z-index:25165465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2" type="#_x0000_t32" style="position:absolute;margin-left:284.4pt;margin-top:12.7pt;width:29.25pt;height:0;z-index:25165363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3" type="#_x0000_t32" style="position:absolute;margin-left:168.9pt;margin-top:8.95pt;width:.05pt;height:3.8pt;z-index:251651584" o:connectortype="straight"/>
        </w:pict>
      </w:r>
      <w:r>
        <w:rPr>
          <w:noProof/>
          <w:lang w:eastAsia="tr-TR"/>
        </w:rPr>
        <w:pict>
          <v:shape id="_x0000_s1034" type="#_x0000_t32" style="position:absolute;margin-left:145.65pt;margin-top:12.7pt;width:48.75pt;height:0;z-index:251650560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35" type="#_x0000_t32" style="position:absolute;margin-left:22.65pt;margin-top:4.45pt;width:0;height:23.25pt;flip:y;z-index:251648512" o:connectortype="straight">
            <v:stroke endarrow="block"/>
          </v:shape>
        </w:pict>
      </w:r>
      <w:r>
        <w:rPr>
          <w:rFonts w:ascii="Times New Roman" w:hAnsi="Times New Roman"/>
          <w:sz w:val="28"/>
        </w:rPr>
        <w:t xml:space="preserve">A- </w:t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B-</w:t>
      </w:r>
      <w:r>
        <w:rPr>
          <w:rFonts w:ascii="Times New Roman" w:hAnsi="Times New Roman"/>
          <w:sz w:val="28"/>
        </w:rPr>
        <w:tab/>
        <w:t xml:space="preserve">             C-                             D-</w:t>
      </w:r>
    </w:p>
    <w:p w:rsidR="00892B23" w:rsidRDefault="00892B23" w:rsidP="00741443">
      <w:pPr>
        <w:tabs>
          <w:tab w:val="left" w:pos="9060"/>
        </w:tabs>
        <w:spacing w:after="0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 id="_x0000_s1036" type="#_x0000_t32" style="position:absolute;margin-left:22.65pt;margin-top:11.6pt;width:30.75pt;height:0;z-index:251649536" o:connectortype="straight">
            <v:stroke endarrow="block"/>
          </v:shape>
        </w:pict>
      </w:r>
      <w:r>
        <w:rPr>
          <w:rFonts w:ascii="Times New Roman" w:hAnsi="Times New Roman"/>
          <w:sz w:val="28"/>
        </w:rPr>
        <w:t xml:space="preserve">              </w:t>
      </w:r>
      <w:r>
        <w:rPr>
          <w:rFonts w:ascii="Times New Roman" w:hAnsi="Times New Roman"/>
          <w:sz w:val="28"/>
        </w:rPr>
        <w:tab/>
      </w:r>
    </w:p>
    <w:p w:rsidR="00892B23" w:rsidRDefault="00892B23" w:rsidP="00741443">
      <w:pPr>
        <w:tabs>
          <w:tab w:val="left" w:pos="9060"/>
        </w:tabs>
        <w:spacing w:after="0"/>
        <w:rPr>
          <w:rFonts w:ascii="Times New Roman" w:hAnsi="Times New Roman"/>
          <w:sz w:val="28"/>
        </w:rPr>
      </w:pPr>
    </w:p>
    <w:p w:rsidR="00892B23" w:rsidRDefault="00892B23" w:rsidP="00741443">
      <w:pPr>
        <w:tabs>
          <w:tab w:val="left" w:pos="9060"/>
        </w:tabs>
        <w:spacing w:after="0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37" type="#_x0000_t6" style="position:absolute;margin-left:17.4pt;margin-top:9.85pt;width:36pt;height:51pt;z-index:251656704">
            <v:textbox>
              <w:txbxContent>
                <w:p w:rsidR="00892B23" w:rsidRDefault="00892B23"/>
              </w:txbxContent>
            </v:textbox>
          </v:shape>
        </w:pict>
      </w:r>
      <w:r>
        <w:rPr>
          <w:rFonts w:ascii="Times New Roman" w:hAnsi="Times New Roman"/>
          <w:sz w:val="28"/>
        </w:rPr>
        <w:t xml:space="preserve">2-   A      Yanda verilen şekilde   Ĉ= 40˚ ise  </w:t>
      </w:r>
      <w:r>
        <w:rPr>
          <w:rFonts w:ascii="Times New Roman" w:hAnsi="Times New Roman"/>
          <w:sz w:val="24"/>
        </w:rPr>
        <w:t>Â</w:t>
      </w:r>
      <w:r w:rsidRPr="00BD0BBB">
        <w:rPr>
          <w:rFonts w:ascii="Times New Roman" w:hAnsi="Times New Roman"/>
          <w:sz w:val="28"/>
        </w:rPr>
        <w:t>=  kaç derecedir?</w:t>
      </w:r>
    </w:p>
    <w:p w:rsidR="00892B23" w:rsidRDefault="00892B23" w:rsidP="00741443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A-50˚                B-90˚                   C-40˚                    D-35˚</w:t>
      </w:r>
    </w:p>
    <w:p w:rsidR="00892B23" w:rsidRDefault="00892B23" w:rsidP="00741443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B           C</w:t>
      </w:r>
    </w:p>
    <w:p w:rsidR="00892B23" w:rsidRDefault="00892B23" w:rsidP="00BD0BBB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3- ‘ </w:t>
      </w:r>
      <w:smartTag w:uri="urn:schemas-microsoft-com:office:smarttags" w:element="metricconverter">
        <w:smartTagPr>
          <w:attr w:name="ProductID" w:val="680023’"/>
        </w:smartTagPr>
        <w:r>
          <w:rPr>
            <w:rFonts w:ascii="Times New Roman" w:hAnsi="Times New Roman"/>
            <w:sz w:val="28"/>
          </w:rPr>
          <w:t>680023’</w:t>
        </w:r>
      </w:smartTag>
      <w:r>
        <w:rPr>
          <w:rFonts w:ascii="Times New Roman" w:hAnsi="Times New Roman"/>
          <w:sz w:val="28"/>
        </w:rPr>
        <w:t xml:space="preserve">  </w:t>
      </w:r>
      <w:r w:rsidRPr="00BD0BBB">
        <w:rPr>
          <w:rFonts w:ascii="Times New Roman" w:hAnsi="Times New Roman"/>
          <w:b/>
          <w:sz w:val="28"/>
        </w:rPr>
        <w:t xml:space="preserve">sayısının </w:t>
      </w:r>
      <w:r>
        <w:rPr>
          <w:rFonts w:ascii="Times New Roman" w:hAnsi="Times New Roman"/>
          <w:b/>
          <w:sz w:val="28"/>
        </w:rPr>
        <w:t xml:space="preserve">yazılışı </w:t>
      </w:r>
      <w:r>
        <w:rPr>
          <w:rFonts w:ascii="Times New Roman" w:hAnsi="Times New Roman"/>
          <w:sz w:val="28"/>
        </w:rPr>
        <w:t xml:space="preserve"> aşağıdakilerden hangisidir?</w:t>
      </w:r>
    </w:p>
    <w:p w:rsidR="00892B23" w:rsidRDefault="00892B23" w:rsidP="00BD0BBB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A-altmış sekiz bin yirmi üç                        B-altı yüz seksen bin iki yüz üç</w:t>
      </w:r>
    </w:p>
    <w:p w:rsidR="00892B23" w:rsidRDefault="00892B23" w:rsidP="00BD0BBB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C-altı yüz sekiz bin yirmi üç                      D-altı yüz seksen bin  yirmi üç</w:t>
      </w:r>
    </w:p>
    <w:p w:rsidR="00892B23" w:rsidRDefault="00892B23" w:rsidP="00BD0BBB">
      <w:pPr>
        <w:spacing w:after="0" w:line="240" w:lineRule="auto"/>
        <w:rPr>
          <w:rFonts w:ascii="Times New Roman" w:hAnsi="Times New Roman"/>
          <w:sz w:val="28"/>
        </w:rPr>
      </w:pPr>
    </w:p>
    <w:p w:rsidR="00892B23" w:rsidRDefault="00892B23" w:rsidP="00BD0BBB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4-‘üç yüz yedi bin beş’ </w:t>
      </w:r>
      <w:r w:rsidRPr="00BD0BBB">
        <w:rPr>
          <w:rFonts w:ascii="Times New Roman" w:hAnsi="Times New Roman"/>
          <w:b/>
          <w:sz w:val="28"/>
        </w:rPr>
        <w:t>sayısının okunuşu</w:t>
      </w:r>
      <w:r>
        <w:rPr>
          <w:rFonts w:ascii="Times New Roman" w:hAnsi="Times New Roman"/>
          <w:sz w:val="28"/>
        </w:rPr>
        <w:t xml:space="preserve"> aşağıdakilerden hangisidir?</w:t>
      </w:r>
    </w:p>
    <w:p w:rsidR="00892B23" w:rsidRDefault="00892B23" w:rsidP="00BD0BBB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A-370005                 B-307050                C-307005               D-370500</w:t>
      </w:r>
    </w:p>
    <w:p w:rsidR="00892B23" w:rsidRDefault="00892B23" w:rsidP="00BD0BBB">
      <w:pPr>
        <w:spacing w:after="0" w:line="240" w:lineRule="auto"/>
        <w:rPr>
          <w:rFonts w:ascii="Times New Roman" w:hAnsi="Times New Roman"/>
          <w:sz w:val="28"/>
        </w:rPr>
      </w:pPr>
    </w:p>
    <w:p w:rsidR="00892B23" w:rsidRDefault="00892B23" w:rsidP="00BD0BBB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5-Aşağıdakilerden hangisi </w:t>
      </w:r>
      <w:r w:rsidRPr="00BD0BBB">
        <w:rPr>
          <w:rFonts w:ascii="Times New Roman" w:hAnsi="Times New Roman"/>
          <w:b/>
          <w:sz w:val="28"/>
        </w:rPr>
        <w:t>tek doğal sayı</w:t>
      </w:r>
      <w:r>
        <w:rPr>
          <w:rFonts w:ascii="Times New Roman" w:hAnsi="Times New Roman"/>
          <w:sz w:val="28"/>
        </w:rPr>
        <w:t>dır?</w:t>
      </w:r>
    </w:p>
    <w:p w:rsidR="00892B23" w:rsidRDefault="00892B23" w:rsidP="00BD0BBB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A-61374                 B-271607              C-321046                      D-710032</w:t>
      </w:r>
    </w:p>
    <w:p w:rsidR="00892B23" w:rsidRDefault="00892B23" w:rsidP="00BD0BBB">
      <w:pPr>
        <w:spacing w:after="0" w:line="240" w:lineRule="auto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38" type="#_x0000_t15" style="position:absolute;margin-left:2.4pt;margin-top:5.35pt;width:472.5pt;height:21.75pt;z-index:251657728" adj="20686">
            <v:textbox>
              <w:txbxContent>
                <w:p w:rsidR="00892B23" w:rsidRPr="009B53EB" w:rsidRDefault="00892B23" w:rsidP="009B53EB">
                  <w:pPr>
                    <w:jc w:val="center"/>
                    <w:rPr>
                      <w:sz w:val="28"/>
                    </w:rPr>
                  </w:pPr>
                  <w:r w:rsidRPr="009B53EB">
                    <w:rPr>
                      <w:sz w:val="28"/>
                    </w:rPr>
                    <w:t>MATEMATİK ACELEYE GELMEZ</w:t>
                  </w:r>
                  <w:r>
                    <w:rPr>
                      <w:sz w:val="28"/>
                    </w:rPr>
                    <w:t xml:space="preserve"> ***</w:t>
                  </w:r>
                  <w:r w:rsidRPr="009B53EB">
                    <w:rPr>
                      <w:sz w:val="28"/>
                    </w:rPr>
                    <w:t xml:space="preserve"> MATEMATİK ACELEYE GELMEZ</w:t>
                  </w:r>
                </w:p>
                <w:p w:rsidR="00892B23" w:rsidRPr="009B53EB" w:rsidRDefault="00892B23" w:rsidP="009B53EB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</w:p>
    <w:p w:rsidR="00892B23" w:rsidRDefault="00892B23" w:rsidP="00BD0BBB">
      <w:pPr>
        <w:spacing w:after="0" w:line="240" w:lineRule="auto"/>
        <w:rPr>
          <w:rFonts w:ascii="Times New Roman" w:hAnsi="Times New Roman"/>
          <w:sz w:val="28"/>
        </w:rPr>
      </w:pPr>
    </w:p>
    <w:p w:rsidR="00892B23" w:rsidRDefault="00892B23" w:rsidP="00BD0BBB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6-Aşağıdakilerden hangisi </w:t>
      </w:r>
      <w:r w:rsidRPr="00BD0BBB">
        <w:rPr>
          <w:rFonts w:ascii="Times New Roman" w:hAnsi="Times New Roman"/>
          <w:b/>
          <w:sz w:val="28"/>
        </w:rPr>
        <w:t>çift doğal sayı</w:t>
      </w:r>
      <w:r>
        <w:rPr>
          <w:rFonts w:ascii="Times New Roman" w:hAnsi="Times New Roman"/>
          <w:sz w:val="28"/>
        </w:rPr>
        <w:t>dır?</w:t>
      </w:r>
    </w:p>
    <w:p w:rsidR="00892B23" w:rsidRDefault="00892B23" w:rsidP="00BD0BBB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A-347128                 B-586405                C-25741                    D-99999</w:t>
      </w:r>
    </w:p>
    <w:p w:rsidR="00892B23" w:rsidRDefault="00892B23" w:rsidP="00BD0BBB">
      <w:pPr>
        <w:spacing w:after="0" w:line="240" w:lineRule="auto"/>
        <w:rPr>
          <w:rFonts w:ascii="Times New Roman" w:hAnsi="Times New Roman"/>
          <w:sz w:val="28"/>
        </w:rPr>
      </w:pPr>
    </w:p>
    <w:p w:rsidR="00892B23" w:rsidRDefault="00892B23" w:rsidP="00BD0BBB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7-Aşağıdakilerden hangisi </w:t>
      </w:r>
      <w:r w:rsidRPr="001B134A">
        <w:rPr>
          <w:rFonts w:ascii="Times New Roman" w:hAnsi="Times New Roman"/>
          <w:b/>
          <w:sz w:val="28"/>
        </w:rPr>
        <w:t>yanlıştır</w:t>
      </w:r>
      <w:r>
        <w:rPr>
          <w:rFonts w:ascii="Times New Roman" w:hAnsi="Times New Roman"/>
          <w:sz w:val="28"/>
        </w:rPr>
        <w:t>?</w:t>
      </w:r>
    </w:p>
    <w:p w:rsidR="00892B23" w:rsidRDefault="00892B23" w:rsidP="00BD0BBB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A-28001 &lt; 28010        B-37023&gt;30723       C-468874&lt;643215        D-90909&gt;90990</w:t>
      </w:r>
    </w:p>
    <w:p w:rsidR="00892B23" w:rsidRDefault="00892B23" w:rsidP="00BD0BBB">
      <w:pPr>
        <w:spacing w:after="0" w:line="240" w:lineRule="auto"/>
        <w:rPr>
          <w:rFonts w:ascii="Times New Roman" w:hAnsi="Times New Roman"/>
          <w:sz w:val="28"/>
        </w:rPr>
      </w:pPr>
    </w:p>
    <w:p w:rsidR="00892B23" w:rsidRDefault="00892B23" w:rsidP="00BD0BBB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8-‘4 yüz binlik + 6 on binlik +2 binlik + 9 yüzlük +8 birlik’ ile </w:t>
      </w:r>
      <w:r w:rsidRPr="008C7F6B">
        <w:rPr>
          <w:rFonts w:ascii="Times New Roman" w:hAnsi="Times New Roman"/>
          <w:b/>
          <w:sz w:val="28"/>
        </w:rPr>
        <w:t>çözümlenmiş sayı</w:t>
      </w:r>
      <w:r>
        <w:rPr>
          <w:rFonts w:ascii="Times New Roman" w:hAnsi="Times New Roman"/>
          <w:sz w:val="28"/>
        </w:rPr>
        <w:t xml:space="preserve"> hangisidir?</w:t>
      </w:r>
    </w:p>
    <w:p w:rsidR="00892B23" w:rsidRDefault="00892B23" w:rsidP="00BD0BBB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A-462008                 B-462980                 C-462908                   D-462098</w:t>
      </w:r>
    </w:p>
    <w:p w:rsidR="00892B23" w:rsidRDefault="00892B23" w:rsidP="00BD0BBB">
      <w:pPr>
        <w:spacing w:after="0" w:line="240" w:lineRule="auto"/>
        <w:rPr>
          <w:rFonts w:ascii="Times New Roman" w:hAnsi="Times New Roman"/>
          <w:sz w:val="28"/>
        </w:rPr>
      </w:pPr>
    </w:p>
    <w:p w:rsidR="00892B23" w:rsidRDefault="00892B23" w:rsidP="00BD0BBB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9-Aşağıdakilerden hangisi </w:t>
      </w:r>
      <w:r w:rsidRPr="008C7F6B">
        <w:rPr>
          <w:rFonts w:ascii="Times New Roman" w:hAnsi="Times New Roman"/>
          <w:b/>
          <w:sz w:val="28"/>
        </w:rPr>
        <w:t>yanlıştır</w:t>
      </w:r>
      <w:r>
        <w:rPr>
          <w:rFonts w:ascii="Times New Roman" w:hAnsi="Times New Roman"/>
          <w:sz w:val="28"/>
        </w:rPr>
        <w:t>?</w:t>
      </w:r>
    </w:p>
    <w:p w:rsidR="00892B23" w:rsidRDefault="00892B23" w:rsidP="00BD0BBB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A-1000 &gt;&gt; 4 basamaklı en küçük sayı                B-99990 &gt;&gt; 5 basamaklı en büyük sayı</w:t>
      </w:r>
    </w:p>
    <w:p w:rsidR="00892B23" w:rsidRDefault="00892B23" w:rsidP="00BD0BBB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C- 999999 &gt;&gt; 6 basamaklı en büyük sayı           D- 10000 &gt;&gt; 5 basamaklı en küçük sayı</w:t>
      </w:r>
    </w:p>
    <w:p w:rsidR="00892B23" w:rsidRDefault="00892B23" w:rsidP="00BD0BBB">
      <w:pPr>
        <w:spacing w:after="0" w:line="240" w:lineRule="auto"/>
        <w:rPr>
          <w:rFonts w:ascii="Times New Roman" w:hAnsi="Times New Roman"/>
          <w:sz w:val="28"/>
        </w:rPr>
      </w:pPr>
    </w:p>
    <w:p w:rsidR="00892B23" w:rsidRDefault="00892B23" w:rsidP="00BD0BBB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10- 5 basamaklı en büyük doğal sayı ile 4 basamaklı en küçük doğal sayının </w:t>
      </w:r>
      <w:r w:rsidRPr="008C7F6B">
        <w:rPr>
          <w:rFonts w:ascii="Times New Roman" w:hAnsi="Times New Roman"/>
          <w:b/>
          <w:sz w:val="28"/>
        </w:rPr>
        <w:t>toplamı</w:t>
      </w:r>
      <w:r>
        <w:rPr>
          <w:rFonts w:ascii="Times New Roman" w:hAnsi="Times New Roman"/>
          <w:sz w:val="28"/>
        </w:rPr>
        <w:t xml:space="preserve"> kaçtır?</w:t>
      </w:r>
    </w:p>
    <w:p w:rsidR="00892B23" w:rsidRDefault="00892B23" w:rsidP="00BE74EC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A-100999             B-98999                    C-1000999                  D-199998</w:t>
      </w:r>
    </w:p>
    <w:p w:rsidR="00892B23" w:rsidRDefault="00892B23" w:rsidP="00BE74EC">
      <w:pPr>
        <w:spacing w:after="0" w:line="240" w:lineRule="auto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 id="_x0000_s1039" type="#_x0000_t15" style="position:absolute;margin-left:2.4pt;margin-top:6.1pt;width:472.5pt;height:21.75pt;z-index:251658752" adj="20686">
            <v:textbox>
              <w:txbxContent>
                <w:p w:rsidR="00892B23" w:rsidRPr="009B53EB" w:rsidRDefault="00892B23" w:rsidP="00BE74EC">
                  <w:pPr>
                    <w:jc w:val="center"/>
                    <w:rPr>
                      <w:sz w:val="28"/>
                    </w:rPr>
                  </w:pPr>
                  <w:r w:rsidRPr="009B53EB">
                    <w:rPr>
                      <w:sz w:val="28"/>
                    </w:rPr>
                    <w:t xml:space="preserve">MATEMATİK </w:t>
                  </w:r>
                  <w:r>
                    <w:rPr>
                      <w:sz w:val="28"/>
                    </w:rPr>
                    <w:t>AFFETMEZ ***</w:t>
                  </w:r>
                  <w:r w:rsidRPr="009B53EB">
                    <w:rPr>
                      <w:sz w:val="28"/>
                    </w:rPr>
                    <w:t xml:space="preserve"> MATEMATİK </w:t>
                  </w:r>
                  <w:r>
                    <w:rPr>
                      <w:sz w:val="28"/>
                    </w:rPr>
                    <w:t>AFFETMEZ</w:t>
                  </w:r>
                </w:p>
                <w:p w:rsidR="00892B23" w:rsidRPr="009B53EB" w:rsidRDefault="00892B23" w:rsidP="00BE74EC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</w:p>
    <w:p w:rsidR="00892B23" w:rsidRDefault="00892B23" w:rsidP="00BE74EC">
      <w:pPr>
        <w:tabs>
          <w:tab w:val="left" w:pos="9585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:rsidR="00892B23" w:rsidRDefault="00892B23" w:rsidP="00BE74EC">
      <w:pPr>
        <w:tabs>
          <w:tab w:val="left" w:pos="958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11- ‘396874 + </w:t>
      </w:r>
      <w:smartTag w:uri="urn:schemas-microsoft-com:office:smarttags" w:element="metricconverter">
        <w:smartTagPr>
          <w:attr w:name="ProductID" w:val="200748’"/>
        </w:smartTagPr>
        <w:r>
          <w:rPr>
            <w:rFonts w:ascii="Times New Roman" w:hAnsi="Times New Roman"/>
            <w:sz w:val="28"/>
          </w:rPr>
          <w:t>200748’</w:t>
        </w:r>
      </w:smartTag>
      <w:r>
        <w:rPr>
          <w:rFonts w:ascii="Times New Roman" w:hAnsi="Times New Roman"/>
          <w:sz w:val="28"/>
        </w:rPr>
        <w:t xml:space="preserve"> </w:t>
      </w:r>
      <w:r w:rsidRPr="008C7F6B">
        <w:rPr>
          <w:rFonts w:ascii="Times New Roman" w:hAnsi="Times New Roman"/>
          <w:b/>
          <w:sz w:val="28"/>
        </w:rPr>
        <w:t>toplama</w:t>
      </w:r>
      <w:r>
        <w:rPr>
          <w:rFonts w:ascii="Times New Roman" w:hAnsi="Times New Roman"/>
          <w:sz w:val="28"/>
        </w:rPr>
        <w:t xml:space="preserve"> işleminin sonucu aşağıdakilerden hangisidir?</w:t>
      </w:r>
    </w:p>
    <w:p w:rsidR="00892B23" w:rsidRDefault="00892B23" w:rsidP="00BE74EC">
      <w:pPr>
        <w:tabs>
          <w:tab w:val="left" w:pos="9585"/>
        </w:tabs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A-587622                B-597522               C-596622                D-597622</w:t>
      </w:r>
    </w:p>
    <w:p w:rsidR="00892B23" w:rsidRDefault="00892B23" w:rsidP="00464EBE">
      <w:pPr>
        <w:tabs>
          <w:tab w:val="left" w:pos="9585"/>
        </w:tabs>
        <w:spacing w:after="0" w:line="240" w:lineRule="auto"/>
        <w:rPr>
          <w:rFonts w:ascii="Times New Roman" w:hAnsi="Times New Roman"/>
          <w:sz w:val="28"/>
        </w:rPr>
      </w:pPr>
    </w:p>
    <w:p w:rsidR="00892B23" w:rsidRDefault="00892B23" w:rsidP="00464EBE">
      <w:pPr>
        <w:tabs>
          <w:tab w:val="left" w:pos="958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12-‘349908 – </w:t>
      </w:r>
      <w:smartTag w:uri="urn:schemas-microsoft-com:office:smarttags" w:element="metricconverter">
        <w:smartTagPr>
          <w:attr w:name="ProductID" w:val="297709’"/>
        </w:smartTagPr>
        <w:r>
          <w:rPr>
            <w:rFonts w:ascii="Times New Roman" w:hAnsi="Times New Roman"/>
            <w:sz w:val="28"/>
          </w:rPr>
          <w:t>297709’</w:t>
        </w:r>
      </w:smartTag>
      <w:r>
        <w:rPr>
          <w:rFonts w:ascii="Times New Roman" w:hAnsi="Times New Roman"/>
          <w:sz w:val="28"/>
        </w:rPr>
        <w:t xml:space="preserve"> </w:t>
      </w:r>
      <w:r w:rsidRPr="008C7F6B">
        <w:rPr>
          <w:rFonts w:ascii="Times New Roman" w:hAnsi="Times New Roman"/>
          <w:b/>
          <w:sz w:val="28"/>
        </w:rPr>
        <w:t>çıkarma</w:t>
      </w:r>
      <w:r>
        <w:rPr>
          <w:rFonts w:ascii="Times New Roman" w:hAnsi="Times New Roman"/>
          <w:sz w:val="28"/>
        </w:rPr>
        <w:t xml:space="preserve">  işleminin sonucu aşağıdakilerden hangisidir?</w:t>
      </w:r>
    </w:p>
    <w:p w:rsidR="00892B23" w:rsidRDefault="00892B23" w:rsidP="00464EBE">
      <w:pPr>
        <w:tabs>
          <w:tab w:val="left" w:pos="958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A-52189                      B-50199                   C-52199                  D-52299</w:t>
      </w:r>
    </w:p>
    <w:p w:rsidR="00892B23" w:rsidRDefault="00892B23" w:rsidP="00416D9D">
      <w:pPr>
        <w:tabs>
          <w:tab w:val="left" w:pos="958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13-    ‘273 x </w:t>
      </w:r>
      <w:smartTag w:uri="urn:schemas-microsoft-com:office:smarttags" w:element="metricconverter">
        <w:smartTagPr>
          <w:attr w:name="ProductID" w:val="35’"/>
        </w:smartTagPr>
        <w:r>
          <w:rPr>
            <w:rFonts w:ascii="Times New Roman" w:hAnsi="Times New Roman"/>
            <w:sz w:val="28"/>
          </w:rPr>
          <w:t>35’</w:t>
        </w:r>
      </w:smartTag>
      <w:r>
        <w:rPr>
          <w:rFonts w:ascii="Times New Roman" w:hAnsi="Times New Roman"/>
          <w:sz w:val="28"/>
        </w:rPr>
        <w:t xml:space="preserve"> </w:t>
      </w:r>
      <w:r w:rsidRPr="008C7F6B">
        <w:rPr>
          <w:rFonts w:ascii="Times New Roman" w:hAnsi="Times New Roman"/>
          <w:b/>
          <w:sz w:val="28"/>
        </w:rPr>
        <w:t>çarpma</w:t>
      </w:r>
      <w:r>
        <w:rPr>
          <w:rFonts w:ascii="Times New Roman" w:hAnsi="Times New Roman"/>
          <w:sz w:val="28"/>
        </w:rPr>
        <w:t xml:space="preserve"> işleminin sonucu aşağıdakilerden hangisidir?</w:t>
      </w:r>
    </w:p>
    <w:p w:rsidR="00892B23" w:rsidRDefault="00892B23" w:rsidP="00416D9D">
      <w:pPr>
        <w:tabs>
          <w:tab w:val="left" w:pos="958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A-8445                     B-9555                   C-9455                        D-9545</w:t>
      </w:r>
    </w:p>
    <w:p w:rsidR="00892B23" w:rsidRDefault="00892B23" w:rsidP="00B2652B">
      <w:pPr>
        <w:tabs>
          <w:tab w:val="left" w:pos="9585"/>
        </w:tabs>
        <w:spacing w:after="0" w:line="240" w:lineRule="auto"/>
        <w:rPr>
          <w:rFonts w:ascii="Times New Roman" w:hAnsi="Times New Roman"/>
          <w:sz w:val="28"/>
        </w:rPr>
      </w:pPr>
    </w:p>
    <w:p w:rsidR="00892B23" w:rsidRDefault="00892B23" w:rsidP="00B2652B">
      <w:pPr>
        <w:tabs>
          <w:tab w:val="left" w:pos="9585"/>
        </w:tabs>
        <w:spacing w:after="0" w:line="240" w:lineRule="auto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 id="_x0000_s1040" type="#_x0000_t32" style="position:absolute;margin-left:60.15pt;margin-top:.55pt;width:0;height:26.4pt;flip:y;z-index:251660800" o:connectortype="straight"/>
        </w:pict>
      </w:r>
      <w:r>
        <w:rPr>
          <w:noProof/>
          <w:lang w:eastAsia="tr-TR"/>
        </w:rPr>
        <w:pict>
          <v:shape id="_x0000_s1041" type="#_x0000_t32" style="position:absolute;margin-left:60.15pt;margin-top:15.65pt;width:11.95pt;height:.05pt;z-index:251659776" o:connectortype="straight"/>
        </w:pict>
      </w:r>
      <w:r>
        <w:rPr>
          <w:rFonts w:ascii="Times New Roman" w:hAnsi="Times New Roman"/>
          <w:sz w:val="28"/>
        </w:rPr>
        <w:t xml:space="preserve">14-   ‘264   </w:t>
      </w:r>
      <w:smartTag w:uri="urn:schemas-microsoft-com:office:smarttags" w:element="metricconverter">
        <w:smartTagPr>
          <w:attr w:name="ProductID" w:val="12’"/>
        </w:smartTagPr>
        <w:r>
          <w:rPr>
            <w:rFonts w:ascii="Times New Roman" w:hAnsi="Times New Roman"/>
            <w:sz w:val="28"/>
          </w:rPr>
          <w:t>12’</w:t>
        </w:r>
      </w:smartTag>
      <w:r>
        <w:rPr>
          <w:rFonts w:ascii="Times New Roman" w:hAnsi="Times New Roman"/>
          <w:sz w:val="28"/>
        </w:rPr>
        <w:t xml:space="preserve"> </w:t>
      </w:r>
      <w:r w:rsidRPr="008C7F6B">
        <w:rPr>
          <w:rFonts w:ascii="Times New Roman" w:hAnsi="Times New Roman"/>
          <w:b/>
          <w:sz w:val="28"/>
        </w:rPr>
        <w:t>bölme</w:t>
      </w:r>
      <w:r>
        <w:rPr>
          <w:rFonts w:ascii="Times New Roman" w:hAnsi="Times New Roman"/>
          <w:sz w:val="28"/>
        </w:rPr>
        <w:t xml:space="preserve">  işleminin sonucu aşağıdakilerden hangisidir?</w:t>
      </w:r>
    </w:p>
    <w:p w:rsidR="00892B23" w:rsidRDefault="00892B23" w:rsidP="00B2652B">
      <w:pPr>
        <w:tabs>
          <w:tab w:val="left" w:pos="958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A-22                      B-21                     C-12                    D-23</w:t>
      </w:r>
    </w:p>
    <w:p w:rsidR="00892B23" w:rsidRDefault="00892B23" w:rsidP="00416D9D">
      <w:pPr>
        <w:tabs>
          <w:tab w:val="left" w:pos="9585"/>
        </w:tabs>
        <w:spacing w:after="0" w:line="240" w:lineRule="auto"/>
        <w:rPr>
          <w:rFonts w:ascii="Times New Roman" w:hAnsi="Times New Roman"/>
          <w:sz w:val="28"/>
        </w:rPr>
      </w:pPr>
    </w:p>
    <w:p w:rsidR="00892B23" w:rsidRDefault="00892B23" w:rsidP="00416D9D">
      <w:pPr>
        <w:tabs>
          <w:tab w:val="left" w:pos="9585"/>
        </w:tabs>
        <w:spacing w:after="0" w:line="240" w:lineRule="auto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 id="_x0000_s1042" type="#_x0000_t32" style="position:absolute;margin-left:53.4pt;margin-top:3.5pt;width:0;height:21pt;z-index:251661824" o:connectortype="straight"/>
        </w:pict>
      </w:r>
      <w:r>
        <w:rPr>
          <w:rFonts w:ascii="Times New Roman" w:hAnsi="Times New Roman"/>
          <w:sz w:val="28"/>
        </w:rPr>
        <w:t xml:space="preserve">15-    1       2      numaralı yerlerin adları </w:t>
      </w:r>
      <w:r w:rsidRPr="008C7F6B">
        <w:rPr>
          <w:rFonts w:ascii="Times New Roman" w:hAnsi="Times New Roman"/>
          <w:b/>
          <w:sz w:val="28"/>
        </w:rPr>
        <w:t>sırasıyla</w:t>
      </w:r>
      <w:r>
        <w:rPr>
          <w:rFonts w:ascii="Times New Roman" w:hAnsi="Times New Roman"/>
          <w:sz w:val="28"/>
        </w:rPr>
        <w:t xml:space="preserve"> aşağıdakilerden hangisinde doğru verilmiştir?</w:t>
      </w:r>
    </w:p>
    <w:p w:rsidR="00892B23" w:rsidRDefault="00892B23" w:rsidP="00416D9D">
      <w:pPr>
        <w:tabs>
          <w:tab w:val="left" w:pos="9585"/>
        </w:tabs>
        <w:spacing w:after="0" w:line="240" w:lineRule="auto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 id="_x0000_s1043" type="#_x0000_t32" style="position:absolute;margin-left:17.4pt;margin-top:14.4pt;width:42.75pt;height:.75pt;z-index:251664896" o:connectortype="straight"/>
        </w:pict>
      </w:r>
      <w:r>
        <w:rPr>
          <w:noProof/>
          <w:lang w:eastAsia="tr-TR"/>
        </w:rPr>
        <w:pict>
          <v:shape id="_x0000_s1044" type="#_x0000_t32" style="position:absolute;margin-left:22.65pt;margin-top:8.4pt;width:8.25pt;height:0;z-index:251663872" o:connectortype="straight"/>
        </w:pict>
      </w:r>
      <w:r>
        <w:rPr>
          <w:noProof/>
          <w:lang w:eastAsia="tr-TR"/>
        </w:rPr>
        <w:pict>
          <v:shape id="_x0000_s1045" type="#_x0000_t32" style="position:absolute;margin-left:53.4pt;margin-top:.15pt;width:27.75pt;height:0;z-index:251662848" o:connectortype="straight"/>
        </w:pict>
      </w:r>
      <w:r>
        <w:rPr>
          <w:rFonts w:ascii="Times New Roman" w:hAnsi="Times New Roman"/>
          <w:sz w:val="28"/>
        </w:rPr>
        <w:t xml:space="preserve">                   3      A-kalan-bölüm-bölünen-bölen      B-bölünen-bölüm-bölen-kalan</w:t>
      </w:r>
    </w:p>
    <w:p w:rsidR="00892B23" w:rsidRDefault="00892B23" w:rsidP="00416D9D">
      <w:pPr>
        <w:tabs>
          <w:tab w:val="left" w:pos="958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4           C-bölüm-kalan-bölen-bölünen         D-bölünen-bölen-bölüm-kalan</w:t>
      </w:r>
    </w:p>
    <w:p w:rsidR="00892B23" w:rsidRDefault="00892B23" w:rsidP="00416D9D">
      <w:pPr>
        <w:tabs>
          <w:tab w:val="left" w:pos="9585"/>
        </w:tabs>
        <w:spacing w:after="0" w:line="240" w:lineRule="auto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 id="_x0000_s1046" type="#_x0000_t15" style="position:absolute;margin-left:22.65pt;margin-top:7.65pt;width:472.5pt;height:21.75pt;z-index:251665920" adj="20686">
            <v:textbox>
              <w:txbxContent>
                <w:p w:rsidR="00892B23" w:rsidRPr="009B53EB" w:rsidRDefault="00892B23" w:rsidP="008E0D79">
                  <w:pPr>
                    <w:jc w:val="center"/>
                    <w:rPr>
                      <w:sz w:val="28"/>
                    </w:rPr>
                  </w:pPr>
                  <w:r w:rsidRPr="009B53EB">
                    <w:rPr>
                      <w:sz w:val="28"/>
                    </w:rPr>
                    <w:t xml:space="preserve">MATEMATİK </w:t>
                  </w:r>
                  <w:r>
                    <w:rPr>
                      <w:sz w:val="28"/>
                    </w:rPr>
                    <w:t>DİKKAT İSTER ***</w:t>
                  </w:r>
                  <w:r w:rsidRPr="009B53EB">
                    <w:rPr>
                      <w:sz w:val="28"/>
                    </w:rPr>
                    <w:t xml:space="preserve"> MATEMATİK </w:t>
                  </w:r>
                  <w:r>
                    <w:rPr>
                      <w:sz w:val="28"/>
                    </w:rPr>
                    <w:t>DİKKAT İSTER</w:t>
                  </w:r>
                </w:p>
                <w:p w:rsidR="00892B23" w:rsidRPr="009B53EB" w:rsidRDefault="00892B23" w:rsidP="008E0D79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</w:p>
    <w:p w:rsidR="00892B23" w:rsidRDefault="00892B23" w:rsidP="00464EBE">
      <w:pPr>
        <w:tabs>
          <w:tab w:val="left" w:pos="9585"/>
        </w:tabs>
        <w:spacing w:after="0" w:line="240" w:lineRule="auto"/>
        <w:rPr>
          <w:rFonts w:ascii="Times New Roman" w:hAnsi="Times New Roman"/>
          <w:sz w:val="28"/>
        </w:rPr>
      </w:pPr>
    </w:p>
    <w:p w:rsidR="00892B23" w:rsidRDefault="00892B23" w:rsidP="00464EBE">
      <w:pPr>
        <w:tabs>
          <w:tab w:val="left" w:pos="9585"/>
        </w:tabs>
        <w:spacing w:after="0" w:line="240" w:lineRule="auto"/>
        <w:rPr>
          <w:rFonts w:ascii="Times New Roman" w:hAnsi="Times New Roman"/>
          <w:sz w:val="28"/>
        </w:rPr>
      </w:pPr>
    </w:p>
    <w:p w:rsidR="00892B23" w:rsidRDefault="00892B23" w:rsidP="00464EBE">
      <w:pPr>
        <w:tabs>
          <w:tab w:val="left" w:pos="958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16-  </w:t>
      </w:r>
      <w:smartTag w:uri="urn:schemas-microsoft-com:office:smarttags" w:element="metricconverter">
        <w:smartTagPr>
          <w:attr w:name="ProductID" w:val="3 L"/>
        </w:smartTagPr>
        <w:r>
          <w:rPr>
            <w:rFonts w:ascii="Times New Roman" w:hAnsi="Times New Roman"/>
            <w:sz w:val="28"/>
          </w:rPr>
          <w:t>3 L</w:t>
        </w:r>
      </w:smartTag>
      <w:r>
        <w:rPr>
          <w:rFonts w:ascii="Times New Roman" w:hAnsi="Times New Roman"/>
          <w:sz w:val="28"/>
        </w:rPr>
        <w:t xml:space="preserve">   983 mL,   kaç </w:t>
      </w:r>
      <w:r w:rsidRPr="008C7F6B">
        <w:rPr>
          <w:rFonts w:ascii="Times New Roman" w:hAnsi="Times New Roman"/>
          <w:b/>
          <w:sz w:val="28"/>
        </w:rPr>
        <w:t>ml</w:t>
      </w:r>
      <w:r>
        <w:rPr>
          <w:rFonts w:ascii="Times New Roman" w:hAnsi="Times New Roman"/>
          <w:sz w:val="28"/>
        </w:rPr>
        <w:t xml:space="preserve"> eder?</w:t>
      </w:r>
    </w:p>
    <w:p w:rsidR="00892B23" w:rsidRDefault="00892B23" w:rsidP="00464EBE">
      <w:pPr>
        <w:tabs>
          <w:tab w:val="left" w:pos="958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A-9833 ml                B-3000 ml         C-3983 ml                    D-3893 ml</w:t>
      </w:r>
    </w:p>
    <w:p w:rsidR="00892B23" w:rsidRDefault="00892B23" w:rsidP="00464EBE">
      <w:pPr>
        <w:tabs>
          <w:tab w:val="left" w:pos="9585"/>
        </w:tabs>
        <w:spacing w:after="0" w:line="240" w:lineRule="auto"/>
        <w:rPr>
          <w:rFonts w:ascii="Times New Roman" w:hAnsi="Times New Roman"/>
          <w:sz w:val="28"/>
        </w:rPr>
      </w:pPr>
    </w:p>
    <w:p w:rsidR="00892B23" w:rsidRDefault="00892B23" w:rsidP="00464EBE">
      <w:pPr>
        <w:tabs>
          <w:tab w:val="left" w:pos="958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17-   </w:t>
      </w:r>
      <w:smartTag w:uri="urn:schemas-microsoft-com:office:smarttags" w:element="metricconverter">
        <w:smartTagPr>
          <w:attr w:name="ProductID" w:val="13000 g"/>
        </w:smartTagPr>
        <w:r>
          <w:rPr>
            <w:rFonts w:ascii="Times New Roman" w:hAnsi="Times New Roman"/>
            <w:sz w:val="28"/>
          </w:rPr>
          <w:t>13000 g</w:t>
        </w:r>
      </w:smartTag>
      <w:r>
        <w:rPr>
          <w:rFonts w:ascii="Times New Roman" w:hAnsi="Times New Roman"/>
          <w:sz w:val="28"/>
        </w:rPr>
        <w:t xml:space="preserve"> ,  kaç </w:t>
      </w:r>
      <w:r w:rsidRPr="008C7F6B">
        <w:rPr>
          <w:rFonts w:ascii="Times New Roman" w:hAnsi="Times New Roman"/>
          <w:b/>
          <w:sz w:val="28"/>
        </w:rPr>
        <w:t>kg</w:t>
      </w:r>
      <w:r>
        <w:rPr>
          <w:rFonts w:ascii="Times New Roman" w:hAnsi="Times New Roman"/>
          <w:sz w:val="28"/>
        </w:rPr>
        <w:t xml:space="preserve"> eder?</w:t>
      </w:r>
    </w:p>
    <w:p w:rsidR="00892B23" w:rsidRDefault="00892B23" w:rsidP="00464EBE">
      <w:pPr>
        <w:tabs>
          <w:tab w:val="left" w:pos="958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A-</w:t>
      </w:r>
      <w:smartTag w:uri="urn:schemas-microsoft-com:office:smarttags" w:element="metricconverter">
        <w:smartTagPr>
          <w:attr w:name="ProductID" w:val="1300 kg"/>
        </w:smartTagPr>
        <w:r>
          <w:rPr>
            <w:rFonts w:ascii="Times New Roman" w:hAnsi="Times New Roman"/>
            <w:sz w:val="28"/>
          </w:rPr>
          <w:t>1300 kg</w:t>
        </w:r>
      </w:smartTag>
      <w:r>
        <w:rPr>
          <w:rFonts w:ascii="Times New Roman" w:hAnsi="Times New Roman"/>
          <w:sz w:val="28"/>
        </w:rPr>
        <w:t xml:space="preserve">                 B-</w:t>
      </w:r>
      <w:smartTag w:uri="urn:schemas-microsoft-com:office:smarttags" w:element="metricconverter">
        <w:smartTagPr>
          <w:attr w:name="ProductID" w:val="13 kg"/>
        </w:smartTagPr>
        <w:r>
          <w:rPr>
            <w:rFonts w:ascii="Times New Roman" w:hAnsi="Times New Roman"/>
            <w:sz w:val="28"/>
          </w:rPr>
          <w:t>13 kg</w:t>
        </w:r>
      </w:smartTag>
      <w:r>
        <w:rPr>
          <w:rFonts w:ascii="Times New Roman" w:hAnsi="Times New Roman"/>
          <w:sz w:val="28"/>
        </w:rPr>
        <w:t xml:space="preserve">                   C-</w:t>
      </w:r>
      <w:smartTag w:uri="urn:schemas-microsoft-com:office:smarttags" w:element="metricconverter">
        <w:smartTagPr>
          <w:attr w:name="ProductID" w:val="13000 kg"/>
        </w:smartTagPr>
        <w:r>
          <w:rPr>
            <w:rFonts w:ascii="Times New Roman" w:hAnsi="Times New Roman"/>
            <w:sz w:val="28"/>
          </w:rPr>
          <w:t>13000 kg</w:t>
        </w:r>
      </w:smartTag>
      <w:r>
        <w:rPr>
          <w:rFonts w:ascii="Times New Roman" w:hAnsi="Times New Roman"/>
          <w:sz w:val="28"/>
        </w:rPr>
        <w:t xml:space="preserve">                  D-</w:t>
      </w:r>
      <w:smartTag w:uri="urn:schemas-microsoft-com:office:smarttags" w:element="metricconverter">
        <w:smartTagPr>
          <w:attr w:name="ProductID" w:val="130 kg"/>
        </w:smartTagPr>
        <w:r>
          <w:rPr>
            <w:rFonts w:ascii="Times New Roman" w:hAnsi="Times New Roman"/>
            <w:sz w:val="28"/>
          </w:rPr>
          <w:t>130 kg</w:t>
        </w:r>
      </w:smartTag>
    </w:p>
    <w:p w:rsidR="00892B23" w:rsidRDefault="00892B23" w:rsidP="00464EBE">
      <w:pPr>
        <w:tabs>
          <w:tab w:val="left" w:pos="9585"/>
        </w:tabs>
        <w:spacing w:after="0" w:line="240" w:lineRule="auto"/>
        <w:rPr>
          <w:rFonts w:ascii="Times New Roman" w:hAnsi="Times New Roman"/>
          <w:sz w:val="28"/>
        </w:rPr>
      </w:pPr>
    </w:p>
    <w:p w:rsidR="00892B23" w:rsidRDefault="00892B23" w:rsidP="00464EBE">
      <w:pPr>
        <w:tabs>
          <w:tab w:val="left" w:pos="958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18-   Tanesini 12 tl den 197 tane gömlek aldık. Gömleklere kaç tl </w:t>
      </w:r>
      <w:r w:rsidRPr="008C7F6B">
        <w:rPr>
          <w:rFonts w:ascii="Times New Roman" w:hAnsi="Times New Roman"/>
          <w:b/>
          <w:sz w:val="28"/>
        </w:rPr>
        <w:t>para</w:t>
      </w:r>
      <w:r>
        <w:rPr>
          <w:rFonts w:ascii="Times New Roman" w:hAnsi="Times New Roman"/>
          <w:sz w:val="28"/>
        </w:rPr>
        <w:t xml:space="preserve"> ödememiz gerekir?</w:t>
      </w:r>
    </w:p>
    <w:p w:rsidR="00892B23" w:rsidRDefault="00892B23" w:rsidP="00464EBE">
      <w:pPr>
        <w:tabs>
          <w:tab w:val="left" w:pos="958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A-2364 tl                 B-2354 tl                    C-2365 tl                    D-2254 tl</w:t>
      </w:r>
    </w:p>
    <w:p w:rsidR="00892B23" w:rsidRDefault="00892B23" w:rsidP="00464EBE">
      <w:pPr>
        <w:tabs>
          <w:tab w:val="left" w:pos="9585"/>
        </w:tabs>
        <w:spacing w:after="0" w:line="240" w:lineRule="auto"/>
        <w:rPr>
          <w:rFonts w:ascii="Times New Roman" w:hAnsi="Times New Roman"/>
          <w:sz w:val="28"/>
        </w:rPr>
      </w:pPr>
    </w:p>
    <w:p w:rsidR="00892B23" w:rsidRDefault="00892B23" w:rsidP="00464EBE">
      <w:pPr>
        <w:tabs>
          <w:tab w:val="left" w:pos="958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19-   </w:t>
      </w:r>
      <w:smartTag w:uri="urn:schemas-microsoft-com:office:smarttags" w:element="metricconverter">
        <w:smartTagPr>
          <w:attr w:name="ProductID" w:val="475 kg"/>
        </w:smartTagPr>
        <w:r>
          <w:rPr>
            <w:rFonts w:ascii="Times New Roman" w:hAnsi="Times New Roman"/>
            <w:sz w:val="28"/>
          </w:rPr>
          <w:t>475 kg</w:t>
        </w:r>
      </w:smartTag>
      <w:r>
        <w:rPr>
          <w:rFonts w:ascii="Times New Roman" w:hAnsi="Times New Roman"/>
          <w:sz w:val="28"/>
        </w:rPr>
        <w:t xml:space="preserve"> pirinci </w:t>
      </w:r>
      <w:smartTag w:uri="urn:schemas-microsoft-com:office:smarttags" w:element="metricconverter">
        <w:smartTagPr>
          <w:attr w:name="ProductID" w:val="25 kg"/>
        </w:smartTagPr>
        <w:r>
          <w:rPr>
            <w:rFonts w:ascii="Times New Roman" w:hAnsi="Times New Roman"/>
            <w:sz w:val="28"/>
          </w:rPr>
          <w:t>25 kg</w:t>
        </w:r>
      </w:smartTag>
      <w:r>
        <w:rPr>
          <w:rFonts w:ascii="Times New Roman" w:hAnsi="Times New Roman"/>
          <w:sz w:val="28"/>
        </w:rPr>
        <w:t xml:space="preserve"> lık çuvallara doldurduk. Çuvalını 50 tl den satarsak, bu pirinçten kaç tl </w:t>
      </w:r>
      <w:r w:rsidRPr="008C7F6B">
        <w:rPr>
          <w:rFonts w:ascii="Times New Roman" w:hAnsi="Times New Roman"/>
          <w:b/>
          <w:sz w:val="28"/>
        </w:rPr>
        <w:t>para</w:t>
      </w:r>
      <w:r>
        <w:rPr>
          <w:rFonts w:ascii="Times New Roman" w:hAnsi="Times New Roman"/>
          <w:sz w:val="28"/>
        </w:rPr>
        <w:t xml:space="preserve"> kazanırız?</w:t>
      </w:r>
    </w:p>
    <w:p w:rsidR="00892B23" w:rsidRDefault="00892B23" w:rsidP="00464EBE">
      <w:pPr>
        <w:tabs>
          <w:tab w:val="left" w:pos="958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A-1250  tl                     B-475 tl                    C-19 tl                           D-950 tl</w:t>
      </w:r>
    </w:p>
    <w:p w:rsidR="00892B23" w:rsidRDefault="00892B23" w:rsidP="00464EBE">
      <w:pPr>
        <w:tabs>
          <w:tab w:val="left" w:pos="9585"/>
        </w:tabs>
        <w:spacing w:after="0" w:line="240" w:lineRule="auto"/>
        <w:rPr>
          <w:rFonts w:ascii="Times New Roman" w:hAnsi="Times New Roman"/>
          <w:sz w:val="28"/>
        </w:rPr>
      </w:pPr>
    </w:p>
    <w:p w:rsidR="00892B23" w:rsidRDefault="00892B23" w:rsidP="00464EBE">
      <w:pPr>
        <w:tabs>
          <w:tab w:val="left" w:pos="958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20-   Dakikada 4 ml su akıtan bir musluktan,  </w:t>
      </w:r>
      <w:r w:rsidRPr="008C7F6B">
        <w:rPr>
          <w:rFonts w:ascii="Times New Roman" w:hAnsi="Times New Roman"/>
          <w:b/>
          <w:sz w:val="28"/>
        </w:rPr>
        <w:t>2</w:t>
      </w:r>
      <w:r>
        <w:rPr>
          <w:rFonts w:ascii="Times New Roman" w:hAnsi="Times New Roman"/>
          <w:sz w:val="28"/>
        </w:rPr>
        <w:t xml:space="preserve"> saatte kaç </w:t>
      </w:r>
      <w:r w:rsidRPr="008C7F6B">
        <w:rPr>
          <w:rFonts w:ascii="Times New Roman" w:hAnsi="Times New Roman"/>
          <w:b/>
          <w:sz w:val="28"/>
        </w:rPr>
        <w:t>ml su</w:t>
      </w:r>
      <w:r>
        <w:rPr>
          <w:rFonts w:ascii="Times New Roman" w:hAnsi="Times New Roman"/>
          <w:sz w:val="28"/>
        </w:rPr>
        <w:t xml:space="preserve"> akar?    </w:t>
      </w:r>
    </w:p>
    <w:p w:rsidR="00892B23" w:rsidRDefault="00892B23" w:rsidP="00464EBE">
      <w:pPr>
        <w:tabs>
          <w:tab w:val="left" w:pos="958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A-28800 ml                 B-240 ml                   C-480  ml                       D-440  ml</w:t>
      </w:r>
    </w:p>
    <w:p w:rsidR="00892B23" w:rsidRDefault="00892B23" w:rsidP="00464EBE">
      <w:pPr>
        <w:tabs>
          <w:tab w:val="left" w:pos="958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</w:t>
      </w:r>
    </w:p>
    <w:p w:rsidR="00892B23" w:rsidRDefault="00892B23" w:rsidP="008C7F6B">
      <w:pPr>
        <w:tabs>
          <w:tab w:val="left" w:pos="9585"/>
        </w:tabs>
        <w:spacing w:after="0"/>
        <w:jc w:val="center"/>
        <w:rPr>
          <w:rFonts w:ascii="Times New Roman" w:hAnsi="Times New Roman"/>
          <w:sz w:val="36"/>
        </w:rPr>
      </w:pPr>
      <w:r w:rsidRPr="008C7F6B">
        <w:rPr>
          <w:rFonts w:ascii="Times New Roman" w:hAnsi="Times New Roman"/>
          <w:sz w:val="36"/>
        </w:rPr>
        <w:t>B  A  Ş  A  R  I  L  A  R</w:t>
      </w:r>
    </w:p>
    <w:p w:rsidR="00892B23" w:rsidRPr="008C7F6B" w:rsidRDefault="00892B23" w:rsidP="008C7F6B">
      <w:pPr>
        <w:tabs>
          <w:tab w:val="left" w:pos="9585"/>
        </w:tabs>
        <w:spacing w:after="0"/>
        <w:jc w:val="center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 id="_x0000_s1047" type="#_x0000_t15" style="position:absolute;left:0;text-align:left;margin-left:331.65pt;margin-top:112.1pt;width:277.3pt;height:120.2pt;rotation:90;z-index:251670016" adj="18534"/>
        </w:pict>
      </w:r>
      <w:r>
        <w:rPr>
          <w:noProof/>
          <w:lang w:eastAsia="tr-TR"/>
        </w:rPr>
        <w:pict>
          <v:shape id="_x0000_s1048" type="#_x0000_t15" style="position:absolute;left:0;text-align:left;margin-left:193.65pt;margin-top:112.1pt;width:277.3pt;height:120.2pt;rotation:90;z-index:251668992" adj="18534"/>
        </w:pict>
      </w:r>
      <w:r>
        <w:rPr>
          <w:noProof/>
          <w:lang w:eastAsia="tr-TR"/>
        </w:rPr>
        <w:pict>
          <v:shape id="_x0000_s1049" type="#_x0000_t15" style="position:absolute;left:0;text-align:left;margin-left:58.65pt;margin-top:112.1pt;width:277.3pt;height:120.2pt;rotation:90;z-index:251667968" adj="18534"/>
        </w:pict>
      </w:r>
      <w:r>
        <w:rPr>
          <w:noProof/>
          <w:lang w:eastAsia="tr-TR"/>
        </w:rPr>
        <w:pict>
          <v:shape id="_x0000_s1050" type="#_x0000_t15" style="position:absolute;left:0;text-align:left;margin-left:-81.6pt;margin-top:112.1pt;width:277.3pt;height:120.2pt;rotation:90;z-index:251666944" adj="18534"/>
        </w:pict>
      </w:r>
      <w:r>
        <w:rPr>
          <w:rFonts w:ascii="Times New Roman" w:hAnsi="Times New Roman"/>
          <w:sz w:val="28"/>
        </w:rPr>
        <w:t>Aşağıdaki boş yerleri işlem yapmak için kullanabilirsiniz.</w:t>
      </w:r>
    </w:p>
    <w:sectPr w:rsidR="00892B23" w:rsidRPr="008C7F6B" w:rsidSect="00011EB3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B2354F"/>
    <w:multiLevelType w:val="hybridMultilevel"/>
    <w:tmpl w:val="33F00C24"/>
    <w:lvl w:ilvl="0" w:tplc="5E5A2418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1EB3"/>
    <w:rsid w:val="00011EB3"/>
    <w:rsid w:val="001975A7"/>
    <w:rsid w:val="001B134A"/>
    <w:rsid w:val="002123FF"/>
    <w:rsid w:val="002732CF"/>
    <w:rsid w:val="002D071C"/>
    <w:rsid w:val="0031400F"/>
    <w:rsid w:val="00316CE7"/>
    <w:rsid w:val="00355E3D"/>
    <w:rsid w:val="003E3956"/>
    <w:rsid w:val="00416D9D"/>
    <w:rsid w:val="00436F78"/>
    <w:rsid w:val="00446B8F"/>
    <w:rsid w:val="00464EBE"/>
    <w:rsid w:val="004D216B"/>
    <w:rsid w:val="006A0154"/>
    <w:rsid w:val="00712554"/>
    <w:rsid w:val="00741443"/>
    <w:rsid w:val="00771D55"/>
    <w:rsid w:val="007E4CE2"/>
    <w:rsid w:val="007F104F"/>
    <w:rsid w:val="00865DCC"/>
    <w:rsid w:val="00891F48"/>
    <w:rsid w:val="00892B23"/>
    <w:rsid w:val="008C7F6B"/>
    <w:rsid w:val="008E0D79"/>
    <w:rsid w:val="00931FBE"/>
    <w:rsid w:val="009B53EB"/>
    <w:rsid w:val="00A27E34"/>
    <w:rsid w:val="00B2652B"/>
    <w:rsid w:val="00BA2B3A"/>
    <w:rsid w:val="00BD0BBB"/>
    <w:rsid w:val="00BE74EC"/>
    <w:rsid w:val="00D36D1D"/>
    <w:rsid w:val="00D52582"/>
    <w:rsid w:val="00E00F6B"/>
    <w:rsid w:val="00E636ED"/>
    <w:rsid w:val="00F24ABD"/>
    <w:rsid w:val="00F71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D5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414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92</TotalTime>
  <Pages>2</Pages>
  <Words>538</Words>
  <Characters>3068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Travego</dc:creator>
  <cp:keywords/>
  <dc:description/>
  <cp:lastModifiedBy>EDANUR HANIM</cp:lastModifiedBy>
  <cp:revision>22</cp:revision>
  <cp:lastPrinted>2011-01-10T15:21:00Z</cp:lastPrinted>
  <dcterms:created xsi:type="dcterms:W3CDTF">2011-01-07T20:27:00Z</dcterms:created>
  <dcterms:modified xsi:type="dcterms:W3CDTF">2012-01-02T16:30:00Z</dcterms:modified>
</cp:coreProperties>
</file>